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Corby and East Northamptonshire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Corby and East Northamptonshire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Corby and East Northamptonshire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Corby and East Northamptonshire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Corby and East Northamptonshire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Corby and East Northamptonshire are estimated to have a score of 1-2 on the PGSI (low-risk gambling), whilst </w:t>
      </w:r>
      <w:r w:rsidRPr="00773DF7">
        <w:rPr>
          <w:rFonts w:ascii="Libre Franklin Light" w:hAnsi="Libre Franklin Light" w:cs="Calibri Light"/>
          <w:b/>
          <w:bCs/>
          <w:color w:val="C45911" w:themeColor="accent2" w:themeShade="BF"/>
        </w:rPr>
        <w:t xml:space="preserve">3.3%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2.2%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56.5% </w:t>
      </w:r>
      <w:r w:rsidRPr="004747BF">
        <w:rPr>
          <w:rFonts w:ascii="Libre Franklin Light" w:eastAsia="Times New Roman" w:hAnsi="Libre Franklin Light" w:cs="Calibri Light"/>
        </w:rPr>
        <w:t xml:space="preserve">of those respondents classified as PGSI 8+ in Corby and East Northamptonshire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Corby and East Northamptonshire is estimated to be </w:t>
      </w:r>
      <w:r w:rsidRPr="00773DF7">
        <w:rPr>
          <w:rFonts w:ascii="Libre Franklin Light" w:eastAsia="Times New Roman" w:hAnsi="Libre Franklin Light" w:cs="Calibri Light"/>
          <w:b/>
          <w:bCs/>
          <w:color w:val="C45911" w:themeColor="accent2" w:themeShade="BF"/>
        </w:rPr>
        <w:t xml:space="preserve">£1,517,812</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Corby and East Northamptonshire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Corby and East Northamptonshire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Corby and East Northamptonshire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Corby and East Northamptonshire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2.2%</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Corby and East Northamptonshir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Corby and East Northamptonshire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Corby and East Northamptonshir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Corby and East Northamptonshire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18.8%</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Corby and East Northamptonshire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56.5%</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Corby and East Northamptonshir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Corby and East Northamptonshire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22.6%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Corby and East Northamptonshire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Corby and East Northamptonshire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54.5%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Corby and East Northamptonshire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Corby and East Northamptonshire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Corby and East Northamptonshire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£1,517,812</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Corby and East Northamptonshire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£24,723</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£511,279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£36,626</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£10,301</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£18,885</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£915,998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£1,517,812</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Corby and East Northamptonshire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Corby and East Northamptonshire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19.7%</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Corby and East Northamptonshire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Corby and East Northamptonshire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6.9%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Corby and East Northamptonshire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Corby and East Northamptonshire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53.1%</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Corby and East Northamptonshire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19.7%</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Corby and East Northamptonshire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Corby and East Northamptonshire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6.9%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Corby and East Northamptonshire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Corby and East Northamptonshire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53.1%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Corby and East Northamptonshire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BA64D353-DCAF-427F-A2A2-7CEE08975868}"/>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